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C9C36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fl.1493)</w:t>
      </w:r>
    </w:p>
    <w:p w14:paraId="2E11B489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Beverley, Merchant.</w:t>
      </w:r>
    </w:p>
    <w:p w14:paraId="7847BB6A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72EDD4EE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290E9F61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 (Hull History Centre Catalogue ref. DDLA/17/9).</w:t>
      </w:r>
    </w:p>
    <w:p w14:paraId="31051BE3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2C0BB087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577FF572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Oct.1493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Wharffe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them 4 bovates, 6 acres of arable</w:t>
      </w:r>
    </w:p>
    <w:p w14:paraId="62F7FE6A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and 7 acres of meadow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near Beverley.  (ibid.) </w:t>
      </w:r>
    </w:p>
    <w:p w14:paraId="5EE806D7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065B5A40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</w:p>
    <w:p w14:paraId="79A1EB30" w14:textId="77777777" w:rsidR="00B06406" w:rsidRDefault="00B06406" w:rsidP="00B064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1493</w:t>
      </w:r>
    </w:p>
    <w:p w14:paraId="79E7B6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A437" w14:textId="77777777" w:rsidR="00B06406" w:rsidRDefault="00B06406" w:rsidP="009139A6">
      <w:r>
        <w:separator/>
      </w:r>
    </w:p>
  </w:endnote>
  <w:endnote w:type="continuationSeparator" w:id="0">
    <w:p w14:paraId="4F768D49" w14:textId="77777777" w:rsidR="00B06406" w:rsidRDefault="00B064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A1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7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063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43809" w14:textId="77777777" w:rsidR="00B06406" w:rsidRDefault="00B06406" w:rsidP="009139A6">
      <w:r>
        <w:separator/>
      </w:r>
    </w:p>
  </w:footnote>
  <w:footnote w:type="continuationSeparator" w:id="0">
    <w:p w14:paraId="15FB238D" w14:textId="77777777" w:rsidR="00B06406" w:rsidRDefault="00B064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B2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42C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406"/>
    <w:rsid w:val="000666E0"/>
    <w:rsid w:val="002510B7"/>
    <w:rsid w:val="005C130B"/>
    <w:rsid w:val="00826F5C"/>
    <w:rsid w:val="009139A6"/>
    <w:rsid w:val="009448BB"/>
    <w:rsid w:val="00A3176C"/>
    <w:rsid w:val="00AE65F8"/>
    <w:rsid w:val="00B0640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741CD"/>
  <w15:chartTrackingRefBased/>
  <w15:docId w15:val="{7657F023-0E44-43EF-BF7C-64451EF4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40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2022-02-08T20:05:00Z</dcterms:created>
  <dcterms:modified xsi:type="dcterms:W3CDTF">2022-02-08T20:06:00Z</dcterms:modified>
</cp:coreProperties>
</file>